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B26" w:rsidRDefault="00EE2B26" w:rsidP="00EE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MILNER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E2B26" w:rsidRDefault="00EE2B26" w:rsidP="00EE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Bardsey, West Riding of Yorkshire. Labourer.</w:t>
      </w:r>
    </w:p>
    <w:p w:rsidR="00EE2B26" w:rsidRDefault="00EE2B26" w:rsidP="00EE2B26">
      <w:pPr>
        <w:rPr>
          <w:rFonts w:ascii="Times New Roman" w:hAnsi="Times New Roman" w:cs="Times New Roman"/>
        </w:rPr>
      </w:pPr>
    </w:p>
    <w:p w:rsidR="00EE2B26" w:rsidRDefault="00EE2B26" w:rsidP="00EE2B26">
      <w:pPr>
        <w:rPr>
          <w:rFonts w:ascii="Times New Roman" w:hAnsi="Times New Roman" w:cs="Times New Roman"/>
        </w:rPr>
      </w:pPr>
    </w:p>
    <w:p w:rsidR="00EE2B26" w:rsidRDefault="00EE2B26" w:rsidP="00EE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>, clerk(q.v.), brought a plaint of trespass and taking against him</w:t>
      </w:r>
    </w:p>
    <w:p w:rsidR="00EE2B26" w:rsidRDefault="00EE2B26" w:rsidP="00EE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</w:t>
      </w:r>
      <w:proofErr w:type="spellStart"/>
      <w:r>
        <w:rPr>
          <w:rFonts w:ascii="Times New Roman" w:hAnsi="Times New Roman" w:cs="Times New Roman"/>
        </w:rPr>
        <w:t>Messelus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Raskell</w:t>
      </w:r>
      <w:proofErr w:type="spellEnd"/>
      <w:r>
        <w:rPr>
          <w:rFonts w:ascii="Times New Roman" w:hAnsi="Times New Roman" w:cs="Times New Roman"/>
        </w:rPr>
        <w:t xml:space="preserve"> of Bardsey(q.v.).</w:t>
      </w:r>
    </w:p>
    <w:p w:rsidR="00EE2B26" w:rsidRDefault="00EE2B26" w:rsidP="00EE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E2B26" w:rsidRDefault="00EE2B26" w:rsidP="00EE2B26">
      <w:pPr>
        <w:rPr>
          <w:rFonts w:ascii="Times New Roman" w:hAnsi="Times New Roman" w:cs="Times New Roman"/>
        </w:rPr>
      </w:pPr>
    </w:p>
    <w:p w:rsidR="00EE2B26" w:rsidRDefault="00EE2B26" w:rsidP="00EE2B26">
      <w:pPr>
        <w:rPr>
          <w:rFonts w:ascii="Times New Roman" w:hAnsi="Times New Roman" w:cs="Times New Roman"/>
        </w:rPr>
      </w:pPr>
    </w:p>
    <w:p w:rsidR="00EE2B26" w:rsidRDefault="00EE2B26" w:rsidP="00EE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2018</w:t>
      </w:r>
    </w:p>
    <w:p w:rsidR="006B2F86" w:rsidRPr="00E71FC3" w:rsidRDefault="00EE2B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B26" w:rsidRDefault="00EE2B26" w:rsidP="00E71FC3">
      <w:r>
        <w:separator/>
      </w:r>
    </w:p>
  </w:endnote>
  <w:endnote w:type="continuationSeparator" w:id="0">
    <w:p w:rsidR="00EE2B26" w:rsidRDefault="00EE2B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B26" w:rsidRDefault="00EE2B26" w:rsidP="00E71FC3">
      <w:r>
        <w:separator/>
      </w:r>
    </w:p>
  </w:footnote>
  <w:footnote w:type="continuationSeparator" w:id="0">
    <w:p w:rsidR="00EE2B26" w:rsidRDefault="00EE2B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2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2B2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143FCE-F457-47FF-94A0-3D1B2C9D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2B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2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2018-01-22T22:27:00Z</dcterms:created>
  <dcterms:modified xsi:type="dcterms:W3CDTF">2018-01-22T22:28:00Z</dcterms:modified>
</cp:coreProperties>
</file>